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BB" w:rsidRDefault="005B16BB" w:rsidP="005B16B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自然人经历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B16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B16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EE712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真实有效；本人亲自申请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B16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B16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与经历相关的工作证明等材料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B16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B16BB" w:rsidRDefault="005B16BB" w:rsidP="001F56C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B16B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B16B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5B16B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B16B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6BB" w:rsidRDefault="005B16BB" w:rsidP="00EE7128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B16BB" w:rsidRDefault="005B16BB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B16BB" w:rsidRPr="00EE7128" w:rsidRDefault="005B16BB">
      <w:pPr>
        <w:rPr>
          <w:rFonts w:cs="Times New Roman"/>
        </w:rPr>
      </w:pPr>
    </w:p>
    <w:sectPr w:rsidR="005B16BB" w:rsidRPr="00EE712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6BB" w:rsidRDefault="005B16BB" w:rsidP="00EE71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B16BB" w:rsidRDefault="005B16BB" w:rsidP="00EE71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6BB" w:rsidRDefault="005B16BB" w:rsidP="00EE712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B16BB" w:rsidRDefault="005B16BB" w:rsidP="00EE71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47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95B38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56C1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676B1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6BB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37DA1"/>
    <w:rsid w:val="00A400E0"/>
    <w:rsid w:val="00A4069C"/>
    <w:rsid w:val="00A41D47"/>
    <w:rsid w:val="00A4374B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153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011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A25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86479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E712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2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E7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712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712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71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94</Words>
  <Characters>542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2018-07-21T11:25:00Z</dcterms:created>
  <dcterms:modified xsi:type="dcterms:W3CDTF">2018-08-04T05:21:00Z</dcterms:modified>
</cp:coreProperties>
</file>